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5066C" w14:textId="77777777" w:rsidR="0064063D" w:rsidRDefault="008C13DC" w:rsidP="00934210">
      <w:pPr>
        <w:pStyle w:val="Heading1"/>
      </w:pPr>
      <w:bookmarkStart w:id="0" w:name="_GoBack"/>
      <w:bookmarkEnd w:id="0"/>
      <w:r>
        <w:t>4 Reasons Why You Need to Utilize Time-Boxing to Improve Your Productivity</w:t>
      </w:r>
    </w:p>
    <w:p w14:paraId="20942325" w14:textId="77777777" w:rsidR="00934210" w:rsidRDefault="00934210" w:rsidP="00934210"/>
    <w:p w14:paraId="6E1507F9" w14:textId="77777777" w:rsidR="00934210" w:rsidRDefault="008C13DC" w:rsidP="00934210">
      <w:r>
        <w:t xml:space="preserve">If you find it difficult to manage your time and get your tasks done during the day, you may need to start utilizing a time management technique known as time-boxing. </w:t>
      </w:r>
      <w:r w:rsidR="00F020F3">
        <w:t xml:space="preserve">Time-boxing requires you to allot chucks of time to each of your tasks. Once your allotted time for a task is up, then you need to move onto the next task. Here are four reasons why you need to utilize time-boxing if you want to become more productive. </w:t>
      </w:r>
    </w:p>
    <w:p w14:paraId="37DFCAE0" w14:textId="77777777" w:rsidR="00F020F3" w:rsidRDefault="00F020F3" w:rsidP="00934210"/>
    <w:p w14:paraId="1F76D11D" w14:textId="77777777" w:rsidR="00F020F3" w:rsidRDefault="008C13DC" w:rsidP="00934210">
      <w:pPr>
        <w:rPr>
          <w:b/>
        </w:rPr>
      </w:pPr>
      <w:r>
        <w:rPr>
          <w:b/>
        </w:rPr>
        <w:t>T</w:t>
      </w:r>
      <w:r>
        <w:rPr>
          <w:b/>
        </w:rPr>
        <w:t>o Prioritize Your Tasks More Effectively</w:t>
      </w:r>
    </w:p>
    <w:p w14:paraId="2C4101EE" w14:textId="77777777" w:rsidR="00381BCB" w:rsidRDefault="008C13DC" w:rsidP="00934210">
      <w:r>
        <w:t>If you have trouble prioritizing your tasks, then time-boxing is a technique you'll want to utilize. Time-boxing forces you to decide how you will spend your time. Since your tasks are contained and can't be done at</w:t>
      </w:r>
      <w:r>
        <w:t xml:space="preserve"> the same time you have to choose which tasks have to be completed today versus tomorrow, or even in a week.</w:t>
      </w:r>
    </w:p>
    <w:p w14:paraId="54F3CA5F" w14:textId="77777777" w:rsidR="00E2036E" w:rsidRDefault="00E2036E" w:rsidP="00934210"/>
    <w:p w14:paraId="27A78038" w14:textId="77777777" w:rsidR="00E2036E" w:rsidRDefault="008C13DC" w:rsidP="00934210">
      <w:pPr>
        <w:rPr>
          <w:b/>
        </w:rPr>
      </w:pPr>
      <w:r>
        <w:rPr>
          <w:b/>
        </w:rPr>
        <w:t>To Increase Your Focus</w:t>
      </w:r>
    </w:p>
    <w:p w14:paraId="5FEEB8C9" w14:textId="77777777" w:rsidR="00E2036E" w:rsidRDefault="008C13DC" w:rsidP="00934210">
      <w:r>
        <w:t>Part of being more productive is finding your focus. Time-boxing is a great way to increase your focus. When you permit you</w:t>
      </w:r>
      <w:r>
        <w:t>rself to work without interruption, great things can happen. Time-boxing allows you to settle into your work, approach a problem, hone your skills, practice your creative thinking, and get more done.</w:t>
      </w:r>
    </w:p>
    <w:p w14:paraId="6433EC0E" w14:textId="77777777" w:rsidR="00E2036E" w:rsidRDefault="00E2036E" w:rsidP="00934210"/>
    <w:p w14:paraId="36F3CAA6" w14:textId="77777777" w:rsidR="00E2036E" w:rsidRDefault="008C13DC" w:rsidP="00934210">
      <w:pPr>
        <w:rPr>
          <w:b/>
        </w:rPr>
      </w:pPr>
      <w:r>
        <w:rPr>
          <w:b/>
        </w:rPr>
        <w:t>Know How Much Time You’ve Spent on Something</w:t>
      </w:r>
    </w:p>
    <w:p w14:paraId="41B21BEB" w14:textId="77777777" w:rsidR="00D5734C" w:rsidRDefault="008C13DC" w:rsidP="00934210">
      <w:r>
        <w:t>Have you e</w:t>
      </w:r>
      <w:r>
        <w:t xml:space="preserve">ver wondered how much time it took you to respond to your emails, </w:t>
      </w:r>
      <w:r w:rsidR="00840649">
        <w:t>write a blog post for your company, or to shop for your mom's birthday present? When you time-box your tasks, you not only create a finite set of tasks to accomplish within a specified period, but you also create a record of how you spent your time. This information can be beneficial if you need to enter detailed information into time sheets at work, or if you want to better manage your time in general.</w:t>
      </w:r>
    </w:p>
    <w:p w14:paraId="68E5E980" w14:textId="77777777" w:rsidR="00840649" w:rsidRDefault="00840649" w:rsidP="00934210"/>
    <w:p w14:paraId="573BB940" w14:textId="77777777" w:rsidR="00840649" w:rsidRDefault="008C13DC" w:rsidP="00934210">
      <w:pPr>
        <w:rPr>
          <w:b/>
        </w:rPr>
      </w:pPr>
      <w:r>
        <w:rPr>
          <w:b/>
        </w:rPr>
        <w:t xml:space="preserve">Never Set a Deadline </w:t>
      </w:r>
    </w:p>
    <w:p w14:paraId="293EBFB7" w14:textId="77777777" w:rsidR="002E66A5" w:rsidRDefault="008C13DC" w:rsidP="00934210">
      <w:r>
        <w:t xml:space="preserve">Deadlines drive </w:t>
      </w:r>
      <w:r>
        <w:t xml:space="preserve">the very nature of time-boxing. You set a specific timeframe for completing a task or project as you go. If you have trouble setting deadlines for larger projects and tasks, you might want to start out small by time-boxing your daily tasks. This will give </w:t>
      </w:r>
      <w:r>
        <w:t xml:space="preserve">you more and more practice reaching your deadlines on a regular basis, eventually allowing </w:t>
      </w:r>
      <w:r>
        <w:lastRenderedPageBreak/>
        <w:t>you to translate this towards completing your more significant projects and tasks.</w:t>
      </w:r>
    </w:p>
    <w:p w14:paraId="674DA5CC" w14:textId="77777777" w:rsidR="00CF3C0E" w:rsidRDefault="00CF3C0E" w:rsidP="00934210"/>
    <w:p w14:paraId="28DE668A" w14:textId="77777777" w:rsidR="00515ED7" w:rsidRDefault="008C13DC">
      <w:r>
        <w:t>Learning how to utilize time-boxing to complete your tasks can help you significa</w:t>
      </w:r>
      <w:r>
        <w:t>ntly increase your productivity.</w:t>
      </w:r>
    </w:p>
    <w:sectPr w:rsidR="00515ED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D7"/>
    <w:rsid w:val="002E66A5"/>
    <w:rsid w:val="00381BCB"/>
    <w:rsid w:val="00515ED7"/>
    <w:rsid w:val="005F20B4"/>
    <w:rsid w:val="0064063D"/>
    <w:rsid w:val="00654259"/>
    <w:rsid w:val="00660AAD"/>
    <w:rsid w:val="006F7445"/>
    <w:rsid w:val="00840649"/>
    <w:rsid w:val="008C13DC"/>
    <w:rsid w:val="00934210"/>
    <w:rsid w:val="00B14459"/>
    <w:rsid w:val="00BA2A3A"/>
    <w:rsid w:val="00CF3C0E"/>
    <w:rsid w:val="00D5734C"/>
    <w:rsid w:val="00E2036E"/>
    <w:rsid w:val="00ED7616"/>
    <w:rsid w:val="00F02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8CE0AC"/>
  <w14:defaultImageDpi w14:val="32767"/>
  <w15:chartTrackingRefBased/>
  <w15:docId w15:val="{6FB95E33-3AC1-0942-8B70-C682651E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401</Words>
  <Characters>1915</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2018-12-23T16:29:00Z</dcterms:created>
  <dcterms:modified xsi:type="dcterms:W3CDTF">2018-12-23T16:29:00Z</dcterms:modified>
  <cp:category/>
</cp:coreProperties>
</file>